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5965" w:rsidRPr="00E57585" w:rsidRDefault="00E95965" w:rsidP="00A171C5">
      <w:pPr>
        <w:ind w:left="5387"/>
        <w:rPr>
          <w:sz w:val="22"/>
          <w:szCs w:val="22"/>
        </w:rPr>
      </w:pPr>
      <w:r w:rsidRPr="00E57585">
        <w:rPr>
          <w:sz w:val="22"/>
          <w:szCs w:val="22"/>
        </w:rPr>
        <w:t xml:space="preserve">Приложение </w:t>
      </w:r>
      <w:r w:rsidR="0061071D" w:rsidRPr="00E57585">
        <w:rPr>
          <w:sz w:val="22"/>
          <w:szCs w:val="22"/>
        </w:rPr>
        <w:t>8</w:t>
      </w:r>
    </w:p>
    <w:p w:rsidR="00E1764E" w:rsidRPr="00E57585" w:rsidRDefault="00E1764E" w:rsidP="00A171C5">
      <w:pPr>
        <w:ind w:left="5387"/>
        <w:rPr>
          <w:sz w:val="22"/>
          <w:szCs w:val="22"/>
        </w:rPr>
      </w:pPr>
      <w:r w:rsidRPr="00E57585">
        <w:rPr>
          <w:sz w:val="22"/>
          <w:szCs w:val="22"/>
        </w:rPr>
        <w:t>к постановлению Администрации</w:t>
      </w:r>
    </w:p>
    <w:p w:rsidR="00E95965" w:rsidRPr="00E57585" w:rsidRDefault="00E95965" w:rsidP="00A171C5">
      <w:pPr>
        <w:ind w:left="5387"/>
        <w:rPr>
          <w:sz w:val="22"/>
          <w:szCs w:val="22"/>
        </w:rPr>
      </w:pPr>
      <w:r w:rsidRPr="00E57585">
        <w:rPr>
          <w:sz w:val="22"/>
          <w:szCs w:val="22"/>
        </w:rPr>
        <w:t>муниципального образования</w:t>
      </w:r>
    </w:p>
    <w:p w:rsidR="00E95965" w:rsidRPr="00E57585" w:rsidRDefault="00E95965" w:rsidP="00A171C5">
      <w:pPr>
        <w:ind w:left="5387"/>
        <w:rPr>
          <w:sz w:val="22"/>
          <w:szCs w:val="22"/>
        </w:rPr>
      </w:pPr>
      <w:r w:rsidRPr="00E57585">
        <w:rPr>
          <w:sz w:val="22"/>
          <w:szCs w:val="22"/>
        </w:rPr>
        <w:t>"Городской округ "Город Нарьян-Мар"</w:t>
      </w:r>
    </w:p>
    <w:p w:rsidR="00E1764E" w:rsidRPr="009C6673" w:rsidRDefault="004226B9" w:rsidP="00A171C5">
      <w:pPr>
        <w:ind w:left="5387"/>
        <w:rPr>
          <w:sz w:val="26"/>
          <w:szCs w:val="26"/>
        </w:rPr>
      </w:pPr>
      <w:r w:rsidRPr="001C7703">
        <w:rPr>
          <w:sz w:val="22"/>
          <w:szCs w:val="22"/>
        </w:rPr>
        <w:t xml:space="preserve">от </w:t>
      </w:r>
      <w:r w:rsidR="004941D0">
        <w:rPr>
          <w:sz w:val="22"/>
          <w:szCs w:val="22"/>
        </w:rPr>
        <w:t>25</w:t>
      </w:r>
      <w:r w:rsidR="00B652C9" w:rsidRPr="001C7703">
        <w:rPr>
          <w:sz w:val="22"/>
          <w:szCs w:val="22"/>
        </w:rPr>
        <w:t>.</w:t>
      </w:r>
      <w:r w:rsidR="00B73B3A">
        <w:rPr>
          <w:sz w:val="22"/>
          <w:szCs w:val="22"/>
        </w:rPr>
        <w:t>04.2022</w:t>
      </w:r>
      <w:r w:rsidR="00C63873" w:rsidRPr="001C7703">
        <w:rPr>
          <w:sz w:val="22"/>
          <w:szCs w:val="22"/>
        </w:rPr>
        <w:t xml:space="preserve"> №</w:t>
      </w:r>
      <w:r w:rsidR="004941D0">
        <w:rPr>
          <w:sz w:val="22"/>
          <w:szCs w:val="22"/>
        </w:rPr>
        <w:t xml:space="preserve"> 514</w:t>
      </w:r>
      <w:bookmarkStart w:id="0" w:name="_GoBack"/>
      <w:bookmarkEnd w:id="0"/>
    </w:p>
    <w:p w:rsidR="00E1764E" w:rsidRPr="009C6673" w:rsidRDefault="00E1764E" w:rsidP="00F7307B">
      <w:pPr>
        <w:rPr>
          <w:sz w:val="26"/>
          <w:szCs w:val="26"/>
        </w:rPr>
      </w:pPr>
    </w:p>
    <w:p w:rsidR="00E1764E" w:rsidRPr="009C6673" w:rsidRDefault="00E1764E" w:rsidP="00F7307B">
      <w:pPr>
        <w:rPr>
          <w:sz w:val="26"/>
          <w:szCs w:val="26"/>
        </w:rPr>
      </w:pPr>
    </w:p>
    <w:p w:rsidR="00E1764E" w:rsidRPr="009C6673" w:rsidRDefault="00E1764E" w:rsidP="00F7307B">
      <w:pPr>
        <w:rPr>
          <w:sz w:val="26"/>
          <w:szCs w:val="26"/>
        </w:rPr>
      </w:pPr>
    </w:p>
    <w:p w:rsidR="00E1764E" w:rsidRPr="009C6673" w:rsidRDefault="00E1764E" w:rsidP="00DE7E8A">
      <w:pPr>
        <w:jc w:val="center"/>
        <w:outlineLvl w:val="0"/>
        <w:rPr>
          <w:b/>
          <w:sz w:val="26"/>
          <w:szCs w:val="26"/>
        </w:rPr>
      </w:pPr>
      <w:r w:rsidRPr="009C6673">
        <w:rPr>
          <w:b/>
          <w:sz w:val="26"/>
          <w:szCs w:val="26"/>
        </w:rPr>
        <w:t xml:space="preserve">Остатки </w:t>
      </w:r>
      <w:r w:rsidR="007042CC" w:rsidRPr="009C6673">
        <w:rPr>
          <w:b/>
          <w:sz w:val="26"/>
          <w:szCs w:val="26"/>
        </w:rPr>
        <w:br/>
      </w:r>
      <w:r w:rsidRPr="009C6673">
        <w:rPr>
          <w:b/>
          <w:sz w:val="26"/>
          <w:szCs w:val="26"/>
        </w:rPr>
        <w:t xml:space="preserve">средств на </w:t>
      </w:r>
      <w:r w:rsidR="002F6476" w:rsidRPr="009C6673">
        <w:rPr>
          <w:b/>
          <w:sz w:val="26"/>
          <w:szCs w:val="26"/>
        </w:rPr>
        <w:t xml:space="preserve">едином </w:t>
      </w:r>
      <w:r w:rsidRPr="009C6673">
        <w:rPr>
          <w:b/>
          <w:sz w:val="26"/>
          <w:szCs w:val="26"/>
        </w:rPr>
        <w:t>сч</w:t>
      </w:r>
      <w:r w:rsidR="00D5350D" w:rsidRPr="009C6673">
        <w:rPr>
          <w:b/>
          <w:sz w:val="26"/>
          <w:szCs w:val="26"/>
        </w:rPr>
        <w:t>е</w:t>
      </w:r>
      <w:r w:rsidRPr="009C6673">
        <w:rPr>
          <w:b/>
          <w:sz w:val="26"/>
          <w:szCs w:val="26"/>
        </w:rPr>
        <w:t>т</w:t>
      </w:r>
      <w:r w:rsidR="002F6476" w:rsidRPr="009C6673">
        <w:rPr>
          <w:b/>
          <w:sz w:val="26"/>
          <w:szCs w:val="26"/>
        </w:rPr>
        <w:t>е</w:t>
      </w:r>
      <w:r w:rsidR="00CC5B6C">
        <w:rPr>
          <w:b/>
          <w:sz w:val="26"/>
          <w:szCs w:val="26"/>
        </w:rPr>
        <w:t xml:space="preserve"> </w:t>
      </w:r>
      <w:r w:rsidR="007E6DC5">
        <w:rPr>
          <w:b/>
          <w:sz w:val="26"/>
          <w:szCs w:val="26"/>
        </w:rPr>
        <w:t>городско</w:t>
      </w:r>
      <w:r w:rsidRPr="009C6673">
        <w:rPr>
          <w:b/>
          <w:sz w:val="26"/>
          <w:szCs w:val="26"/>
        </w:rPr>
        <w:t>го бюджета</w:t>
      </w:r>
      <w:r w:rsidR="003F3F83" w:rsidRPr="009C6673">
        <w:rPr>
          <w:b/>
          <w:sz w:val="26"/>
          <w:szCs w:val="26"/>
        </w:rPr>
        <w:br/>
      </w:r>
      <w:r w:rsidRPr="009C6673">
        <w:rPr>
          <w:b/>
          <w:sz w:val="26"/>
          <w:szCs w:val="26"/>
        </w:rPr>
        <w:t xml:space="preserve">на 1 </w:t>
      </w:r>
      <w:r w:rsidR="00B73B3A">
        <w:rPr>
          <w:b/>
          <w:sz w:val="26"/>
          <w:szCs w:val="26"/>
        </w:rPr>
        <w:t>апреля</w:t>
      </w:r>
      <w:r w:rsidR="00CC5B6C">
        <w:rPr>
          <w:b/>
          <w:sz w:val="26"/>
          <w:szCs w:val="26"/>
        </w:rPr>
        <w:t xml:space="preserve"> </w:t>
      </w:r>
      <w:r w:rsidRPr="009C6673">
        <w:rPr>
          <w:b/>
          <w:sz w:val="26"/>
          <w:szCs w:val="26"/>
        </w:rPr>
        <w:t>20</w:t>
      </w:r>
      <w:r w:rsidR="00061E6A" w:rsidRPr="009C6673">
        <w:rPr>
          <w:b/>
          <w:sz w:val="26"/>
          <w:szCs w:val="26"/>
        </w:rPr>
        <w:t>2</w:t>
      </w:r>
      <w:r w:rsidR="00B73B3A">
        <w:rPr>
          <w:b/>
          <w:sz w:val="26"/>
          <w:szCs w:val="26"/>
        </w:rPr>
        <w:t>2</w:t>
      </w:r>
      <w:r w:rsidRPr="009C6673">
        <w:rPr>
          <w:b/>
          <w:sz w:val="26"/>
          <w:szCs w:val="26"/>
        </w:rPr>
        <w:t xml:space="preserve"> года</w:t>
      </w:r>
    </w:p>
    <w:p w:rsidR="00E1764E" w:rsidRPr="009C6673" w:rsidRDefault="00E1764E" w:rsidP="003F3F83">
      <w:pPr>
        <w:rPr>
          <w:sz w:val="26"/>
          <w:szCs w:val="26"/>
        </w:rPr>
      </w:pPr>
    </w:p>
    <w:p w:rsidR="00D259A2" w:rsidRPr="009C6673" w:rsidRDefault="00D259A2" w:rsidP="00D548F7">
      <w:pPr>
        <w:rPr>
          <w:sz w:val="26"/>
          <w:szCs w:val="26"/>
        </w:rPr>
      </w:pPr>
    </w:p>
    <w:tbl>
      <w:tblPr>
        <w:tblW w:w="9356" w:type="dxa"/>
        <w:tblInd w:w="93" w:type="dxa"/>
        <w:tblLook w:val="0000" w:firstRow="0" w:lastRow="0" w:firstColumn="0" w:lastColumn="0" w:noHBand="0" w:noVBand="0"/>
      </w:tblPr>
      <w:tblGrid>
        <w:gridCol w:w="6737"/>
        <w:gridCol w:w="2619"/>
      </w:tblGrid>
      <w:tr w:rsidR="00D259A2" w:rsidRPr="009C6673" w:rsidTr="00E95965">
        <w:trPr>
          <w:trHeight w:val="255"/>
        </w:trPr>
        <w:tc>
          <w:tcPr>
            <w:tcW w:w="6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59A2" w:rsidRPr="009C6673" w:rsidRDefault="00D259A2" w:rsidP="00D259A2"/>
        </w:tc>
        <w:tc>
          <w:tcPr>
            <w:tcW w:w="2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59A2" w:rsidRPr="00A171C5" w:rsidRDefault="00084FEC" w:rsidP="009C6673">
            <w:pPr>
              <w:ind w:right="-113"/>
              <w:jc w:val="right"/>
              <w:rPr>
                <w:sz w:val="22"/>
                <w:szCs w:val="22"/>
              </w:rPr>
            </w:pPr>
            <w:r w:rsidRPr="00A171C5">
              <w:rPr>
                <w:sz w:val="22"/>
                <w:szCs w:val="22"/>
              </w:rPr>
              <w:t>(</w:t>
            </w:r>
            <w:r w:rsidR="00D259A2" w:rsidRPr="00A171C5">
              <w:rPr>
                <w:sz w:val="22"/>
                <w:szCs w:val="22"/>
              </w:rPr>
              <w:t>руб</w:t>
            </w:r>
            <w:r w:rsidRPr="00A171C5">
              <w:rPr>
                <w:sz w:val="22"/>
                <w:szCs w:val="22"/>
              </w:rPr>
              <w:t>лей)</w:t>
            </w:r>
          </w:p>
        </w:tc>
      </w:tr>
      <w:tr w:rsidR="004B0041" w:rsidRPr="009C6673" w:rsidTr="00E95965">
        <w:trPr>
          <w:trHeight w:val="799"/>
        </w:trPr>
        <w:tc>
          <w:tcPr>
            <w:tcW w:w="6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1E6A" w:rsidRPr="009C6673" w:rsidRDefault="00061E6A" w:rsidP="004B0041">
            <w:pPr>
              <w:rPr>
                <w:b/>
              </w:rPr>
            </w:pPr>
          </w:p>
          <w:p w:rsidR="004B0041" w:rsidRPr="009C6673" w:rsidRDefault="004B0041" w:rsidP="004B0041">
            <w:pPr>
              <w:rPr>
                <w:b/>
              </w:rPr>
            </w:pPr>
            <w:r w:rsidRPr="009C6673">
              <w:rPr>
                <w:b/>
              </w:rPr>
              <w:t>Остаток на счете, всего</w:t>
            </w:r>
          </w:p>
        </w:tc>
        <w:tc>
          <w:tcPr>
            <w:tcW w:w="2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1E6A" w:rsidRPr="009C6673" w:rsidRDefault="00061E6A" w:rsidP="00061E6A">
            <w:pPr>
              <w:jc w:val="right"/>
              <w:rPr>
                <w:b/>
              </w:rPr>
            </w:pPr>
          </w:p>
          <w:p w:rsidR="004B0041" w:rsidRDefault="00EE3E72" w:rsidP="001B33BA">
            <w:pPr>
              <w:jc w:val="right"/>
              <w:rPr>
                <w:b/>
              </w:rPr>
            </w:pPr>
            <w:r>
              <w:rPr>
                <w:b/>
              </w:rPr>
              <w:t xml:space="preserve">53 523 </w:t>
            </w:r>
            <w:r w:rsidR="006558CF">
              <w:rPr>
                <w:b/>
              </w:rPr>
              <w:t>328,17</w:t>
            </w:r>
          </w:p>
          <w:p w:rsidR="00C44918" w:rsidRPr="009C6673" w:rsidRDefault="00C44918" w:rsidP="001B33BA">
            <w:pPr>
              <w:jc w:val="right"/>
              <w:rPr>
                <w:b/>
              </w:rPr>
            </w:pPr>
          </w:p>
        </w:tc>
      </w:tr>
      <w:tr w:rsidR="004B0041" w:rsidRPr="009C6673" w:rsidTr="00E95965">
        <w:trPr>
          <w:trHeight w:val="375"/>
        </w:trPr>
        <w:tc>
          <w:tcPr>
            <w:tcW w:w="67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4B0041" w:rsidRPr="009C6673" w:rsidRDefault="004B0041" w:rsidP="004B0041">
            <w:r w:rsidRPr="009C6673">
              <w:t>в том числе:</w:t>
            </w:r>
          </w:p>
        </w:tc>
        <w:tc>
          <w:tcPr>
            <w:tcW w:w="26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4B0041" w:rsidRPr="009C6673" w:rsidRDefault="004B0041" w:rsidP="004B0041"/>
        </w:tc>
      </w:tr>
      <w:tr w:rsidR="004B0041" w:rsidRPr="009C6673" w:rsidTr="00E95965">
        <w:trPr>
          <w:trHeight w:val="480"/>
        </w:trPr>
        <w:tc>
          <w:tcPr>
            <w:tcW w:w="6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0041" w:rsidRPr="009C6673" w:rsidRDefault="00E95965" w:rsidP="00E95965">
            <w:r>
              <w:t>с</w:t>
            </w:r>
            <w:r w:rsidR="004B0041" w:rsidRPr="009C6673">
              <w:t xml:space="preserve">редства </w:t>
            </w:r>
            <w:r>
              <w:t>окружного</w:t>
            </w:r>
            <w:r w:rsidR="004B0041" w:rsidRPr="009C6673">
              <w:t xml:space="preserve"> бюджета </w:t>
            </w:r>
          </w:p>
        </w:tc>
        <w:tc>
          <w:tcPr>
            <w:tcW w:w="2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0041" w:rsidRDefault="00EE3E72" w:rsidP="001B33BA">
            <w:pPr>
              <w:jc w:val="right"/>
            </w:pPr>
            <w:r>
              <w:t>12 485 273,65</w:t>
            </w:r>
          </w:p>
          <w:p w:rsidR="00C44918" w:rsidRPr="009C6673" w:rsidRDefault="00C44918" w:rsidP="001B33BA">
            <w:pPr>
              <w:jc w:val="right"/>
            </w:pPr>
          </w:p>
        </w:tc>
      </w:tr>
    </w:tbl>
    <w:p w:rsidR="00BA393E" w:rsidRPr="00564733" w:rsidRDefault="00BA393E" w:rsidP="00D548F7">
      <w:pPr>
        <w:rPr>
          <w:sz w:val="26"/>
          <w:szCs w:val="26"/>
        </w:rPr>
      </w:pPr>
    </w:p>
    <w:sectPr w:rsidR="00BA393E" w:rsidRPr="00564733" w:rsidSect="00C0695A">
      <w:pgSz w:w="11907" w:h="16840" w:code="9"/>
      <w:pgMar w:top="1134" w:right="850" w:bottom="1134" w:left="1701" w:header="720" w:footer="720" w:gutter="0"/>
      <w:cols w:space="1133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48F7"/>
    <w:rsid w:val="00010FBE"/>
    <w:rsid w:val="000251AF"/>
    <w:rsid w:val="000338EA"/>
    <w:rsid w:val="0005483B"/>
    <w:rsid w:val="00056FC7"/>
    <w:rsid w:val="00061E6A"/>
    <w:rsid w:val="00084FEC"/>
    <w:rsid w:val="000B536A"/>
    <w:rsid w:val="000C1DB5"/>
    <w:rsid w:val="000E21D8"/>
    <w:rsid w:val="00112B22"/>
    <w:rsid w:val="00117545"/>
    <w:rsid w:val="00143406"/>
    <w:rsid w:val="0017464E"/>
    <w:rsid w:val="001B33BA"/>
    <w:rsid w:val="001C0898"/>
    <w:rsid w:val="001C7703"/>
    <w:rsid w:val="001E5D9A"/>
    <w:rsid w:val="0020371F"/>
    <w:rsid w:val="00205D50"/>
    <w:rsid w:val="00250B47"/>
    <w:rsid w:val="002745A7"/>
    <w:rsid w:val="002B0D3D"/>
    <w:rsid w:val="002C304F"/>
    <w:rsid w:val="002D27E2"/>
    <w:rsid w:val="002D5004"/>
    <w:rsid w:val="002E6D12"/>
    <w:rsid w:val="002F5746"/>
    <w:rsid w:val="002F6476"/>
    <w:rsid w:val="00345C25"/>
    <w:rsid w:val="00351258"/>
    <w:rsid w:val="003778D3"/>
    <w:rsid w:val="00387005"/>
    <w:rsid w:val="00395D82"/>
    <w:rsid w:val="003A391E"/>
    <w:rsid w:val="003C5EC4"/>
    <w:rsid w:val="003F103A"/>
    <w:rsid w:val="003F3F83"/>
    <w:rsid w:val="003F50A5"/>
    <w:rsid w:val="004226B9"/>
    <w:rsid w:val="00426B10"/>
    <w:rsid w:val="004941D0"/>
    <w:rsid w:val="004B0041"/>
    <w:rsid w:val="004D0748"/>
    <w:rsid w:val="004D2A5D"/>
    <w:rsid w:val="004D2D28"/>
    <w:rsid w:val="004F7C07"/>
    <w:rsid w:val="00504E1A"/>
    <w:rsid w:val="00521CC6"/>
    <w:rsid w:val="00522755"/>
    <w:rsid w:val="00524E2D"/>
    <w:rsid w:val="005443F0"/>
    <w:rsid w:val="00564733"/>
    <w:rsid w:val="005648E7"/>
    <w:rsid w:val="0057333E"/>
    <w:rsid w:val="0058013A"/>
    <w:rsid w:val="005A2309"/>
    <w:rsid w:val="005A4D31"/>
    <w:rsid w:val="005D5369"/>
    <w:rsid w:val="005E0C9E"/>
    <w:rsid w:val="005E5253"/>
    <w:rsid w:val="005F4CDB"/>
    <w:rsid w:val="0061071D"/>
    <w:rsid w:val="006129E7"/>
    <w:rsid w:val="0061794A"/>
    <w:rsid w:val="00645144"/>
    <w:rsid w:val="006558CF"/>
    <w:rsid w:val="006865A9"/>
    <w:rsid w:val="007042CC"/>
    <w:rsid w:val="00712711"/>
    <w:rsid w:val="007153CA"/>
    <w:rsid w:val="00722E8C"/>
    <w:rsid w:val="00732E59"/>
    <w:rsid w:val="00736122"/>
    <w:rsid w:val="00764718"/>
    <w:rsid w:val="00777723"/>
    <w:rsid w:val="007A61BF"/>
    <w:rsid w:val="007B3BB0"/>
    <w:rsid w:val="007C7631"/>
    <w:rsid w:val="007D043C"/>
    <w:rsid w:val="007D1EE5"/>
    <w:rsid w:val="007D51D0"/>
    <w:rsid w:val="007E298F"/>
    <w:rsid w:val="007E6DC5"/>
    <w:rsid w:val="00804A4B"/>
    <w:rsid w:val="00852EB5"/>
    <w:rsid w:val="008664A5"/>
    <w:rsid w:val="0088535E"/>
    <w:rsid w:val="008B78BD"/>
    <w:rsid w:val="009148A7"/>
    <w:rsid w:val="009313AC"/>
    <w:rsid w:val="00947E65"/>
    <w:rsid w:val="009747B5"/>
    <w:rsid w:val="00996FEE"/>
    <w:rsid w:val="009B7304"/>
    <w:rsid w:val="009C07C9"/>
    <w:rsid w:val="009C406D"/>
    <w:rsid w:val="009C6673"/>
    <w:rsid w:val="009F5410"/>
    <w:rsid w:val="009F63E7"/>
    <w:rsid w:val="009F6C6F"/>
    <w:rsid w:val="00A171C5"/>
    <w:rsid w:val="00A43D2C"/>
    <w:rsid w:val="00A569EB"/>
    <w:rsid w:val="00A617A5"/>
    <w:rsid w:val="00A6627C"/>
    <w:rsid w:val="00A86198"/>
    <w:rsid w:val="00AB5692"/>
    <w:rsid w:val="00AD39DB"/>
    <w:rsid w:val="00AD4C62"/>
    <w:rsid w:val="00AD5579"/>
    <w:rsid w:val="00B05D6B"/>
    <w:rsid w:val="00B07224"/>
    <w:rsid w:val="00B11E54"/>
    <w:rsid w:val="00B12E4E"/>
    <w:rsid w:val="00B16643"/>
    <w:rsid w:val="00B2093D"/>
    <w:rsid w:val="00B42584"/>
    <w:rsid w:val="00B44E4C"/>
    <w:rsid w:val="00B50AC5"/>
    <w:rsid w:val="00B535C3"/>
    <w:rsid w:val="00B60BC6"/>
    <w:rsid w:val="00B652C9"/>
    <w:rsid w:val="00B73B3A"/>
    <w:rsid w:val="00B74E39"/>
    <w:rsid w:val="00B82E7F"/>
    <w:rsid w:val="00B963C1"/>
    <w:rsid w:val="00BA393E"/>
    <w:rsid w:val="00BA72D9"/>
    <w:rsid w:val="00BB4CB5"/>
    <w:rsid w:val="00BC76A3"/>
    <w:rsid w:val="00BD17BF"/>
    <w:rsid w:val="00BE0A30"/>
    <w:rsid w:val="00C0695A"/>
    <w:rsid w:val="00C177BE"/>
    <w:rsid w:val="00C249B9"/>
    <w:rsid w:val="00C36D20"/>
    <w:rsid w:val="00C37FAE"/>
    <w:rsid w:val="00C44918"/>
    <w:rsid w:val="00C46358"/>
    <w:rsid w:val="00C47CD9"/>
    <w:rsid w:val="00C63873"/>
    <w:rsid w:val="00C67876"/>
    <w:rsid w:val="00C8132B"/>
    <w:rsid w:val="00CB26B7"/>
    <w:rsid w:val="00CC5B6C"/>
    <w:rsid w:val="00CC7BC2"/>
    <w:rsid w:val="00CD0E41"/>
    <w:rsid w:val="00CD7947"/>
    <w:rsid w:val="00CE0D3C"/>
    <w:rsid w:val="00CF4F3F"/>
    <w:rsid w:val="00D0049E"/>
    <w:rsid w:val="00D136AD"/>
    <w:rsid w:val="00D15830"/>
    <w:rsid w:val="00D259A2"/>
    <w:rsid w:val="00D5350D"/>
    <w:rsid w:val="00D548F7"/>
    <w:rsid w:val="00D6215A"/>
    <w:rsid w:val="00D629CB"/>
    <w:rsid w:val="00D70C3B"/>
    <w:rsid w:val="00DD0D4F"/>
    <w:rsid w:val="00DD3817"/>
    <w:rsid w:val="00DE7E8A"/>
    <w:rsid w:val="00DF4C42"/>
    <w:rsid w:val="00DF6748"/>
    <w:rsid w:val="00E11A4B"/>
    <w:rsid w:val="00E1764E"/>
    <w:rsid w:val="00E57585"/>
    <w:rsid w:val="00E7015B"/>
    <w:rsid w:val="00E82348"/>
    <w:rsid w:val="00E95965"/>
    <w:rsid w:val="00EA5D97"/>
    <w:rsid w:val="00EA78FC"/>
    <w:rsid w:val="00EE3E72"/>
    <w:rsid w:val="00F07E14"/>
    <w:rsid w:val="00F61335"/>
    <w:rsid w:val="00F7307B"/>
    <w:rsid w:val="00F75F6A"/>
    <w:rsid w:val="00F97392"/>
    <w:rsid w:val="00FA2A89"/>
    <w:rsid w:val="00FA6940"/>
    <w:rsid w:val="00FB310F"/>
    <w:rsid w:val="00FB3898"/>
    <w:rsid w:val="00FF10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878157B-7281-40E1-83AB-13355C70FA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392"/>
  </w:style>
  <w:style w:type="paragraph" w:styleId="1">
    <w:name w:val="heading 1"/>
    <w:basedOn w:val="a"/>
    <w:next w:val="a"/>
    <w:qFormat/>
    <w:rsid w:val="00F97392"/>
    <w:pPr>
      <w:keepNext/>
      <w:spacing w:before="240"/>
      <w:jc w:val="center"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F97392"/>
    <w:pPr>
      <w:jc w:val="both"/>
    </w:pPr>
    <w:rPr>
      <w:sz w:val="26"/>
    </w:rPr>
  </w:style>
  <w:style w:type="paragraph" w:styleId="2">
    <w:name w:val="Body Text 2"/>
    <w:basedOn w:val="a"/>
    <w:rsid w:val="00F97392"/>
    <w:pPr>
      <w:jc w:val="center"/>
    </w:pPr>
    <w:rPr>
      <w:sz w:val="28"/>
    </w:rPr>
  </w:style>
  <w:style w:type="paragraph" w:styleId="a4">
    <w:name w:val="footnote text"/>
    <w:basedOn w:val="a"/>
    <w:semiHidden/>
    <w:rsid w:val="00F97392"/>
  </w:style>
  <w:style w:type="character" w:styleId="a5">
    <w:name w:val="footnote reference"/>
    <w:semiHidden/>
    <w:rsid w:val="00F97392"/>
    <w:rPr>
      <w:vertAlign w:val="superscript"/>
    </w:rPr>
  </w:style>
  <w:style w:type="paragraph" w:styleId="a6">
    <w:name w:val="Body Text Indent"/>
    <w:basedOn w:val="a"/>
    <w:rsid w:val="00F97392"/>
    <w:pPr>
      <w:ind w:left="426"/>
      <w:jc w:val="center"/>
    </w:pPr>
    <w:rPr>
      <w:b/>
      <w:sz w:val="28"/>
    </w:rPr>
  </w:style>
  <w:style w:type="paragraph" w:styleId="a7">
    <w:name w:val="Balloon Text"/>
    <w:basedOn w:val="a"/>
    <w:semiHidden/>
    <w:rsid w:val="009C406D"/>
    <w:rPr>
      <w:rFonts w:ascii="Tahoma" w:hAnsi="Tahoma" w:cs="Tahoma"/>
      <w:sz w:val="16"/>
      <w:szCs w:val="16"/>
    </w:rPr>
  </w:style>
  <w:style w:type="paragraph" w:styleId="a8">
    <w:name w:val="Document Map"/>
    <w:basedOn w:val="a"/>
    <w:semiHidden/>
    <w:rsid w:val="00DE7E8A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478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9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M:\MSOFFIS\&#1064;&#1072;&#1073;&#1083;&#1086;&#1085;&#1099;\_&#1073;&#1083;&#1072;&#1085;&#1082;%20&#1059;&#1060;&#1069;&#1056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_бланк УФЭР</Template>
  <TotalTime>0</TotalTime>
  <Pages>1</Pages>
  <Words>47</Words>
  <Characters>271</Characters>
  <Application>Microsoft Office Word</Application>
  <DocSecurity>4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 NAO</Company>
  <LinksUpToDate>false</LinksUpToDate>
  <CharactersWithSpaces>317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Банина</dc:creator>
  <cp:lastModifiedBy>Кузьменюк Ольга Анатольевна</cp:lastModifiedBy>
  <cp:revision>2</cp:revision>
  <cp:lastPrinted>2021-04-15T14:12:00Z</cp:lastPrinted>
  <dcterms:created xsi:type="dcterms:W3CDTF">2022-04-25T14:06:00Z</dcterms:created>
  <dcterms:modified xsi:type="dcterms:W3CDTF">2022-04-25T14:06:00Z</dcterms:modified>
</cp:coreProperties>
</file>