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 xml:space="preserve">Приложение </w:t>
      </w:r>
      <w:r w:rsidR="0061071D" w:rsidRPr="00E57585">
        <w:rPr>
          <w:sz w:val="22"/>
          <w:szCs w:val="22"/>
        </w:rPr>
        <w:t>8</w:t>
      </w:r>
    </w:p>
    <w:p w:rsidR="00E1764E" w:rsidRPr="00E57585" w:rsidRDefault="00E1764E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к постановлению Администрации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муниципального образования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"Городской округ "Город Нарьян-Мар"</w:t>
      </w:r>
    </w:p>
    <w:p w:rsidR="001C6416" w:rsidRPr="001C6416" w:rsidRDefault="004226B9" w:rsidP="001C6416">
      <w:pPr>
        <w:ind w:left="5387"/>
        <w:rPr>
          <w:sz w:val="22"/>
          <w:szCs w:val="22"/>
        </w:rPr>
      </w:pPr>
      <w:r w:rsidRPr="001C7703">
        <w:rPr>
          <w:sz w:val="22"/>
          <w:szCs w:val="22"/>
        </w:rPr>
        <w:t xml:space="preserve">от </w:t>
      </w:r>
      <w:r w:rsidR="00C82736">
        <w:rPr>
          <w:sz w:val="22"/>
          <w:szCs w:val="22"/>
        </w:rPr>
        <w:t>22</w:t>
      </w:r>
      <w:r w:rsidR="00B652C9" w:rsidRPr="001C7703">
        <w:rPr>
          <w:sz w:val="22"/>
          <w:szCs w:val="22"/>
        </w:rPr>
        <w:t>.</w:t>
      </w:r>
      <w:r w:rsidR="00AD1EB8">
        <w:rPr>
          <w:sz w:val="22"/>
          <w:szCs w:val="22"/>
        </w:rPr>
        <w:t>07</w:t>
      </w:r>
      <w:r w:rsidR="00384B72">
        <w:rPr>
          <w:sz w:val="22"/>
          <w:szCs w:val="22"/>
        </w:rPr>
        <w:t>.2025</w:t>
      </w:r>
      <w:r w:rsidR="00C63873" w:rsidRPr="001C7703">
        <w:rPr>
          <w:sz w:val="22"/>
          <w:szCs w:val="22"/>
        </w:rPr>
        <w:t xml:space="preserve"> №</w:t>
      </w:r>
      <w:r w:rsidR="00910F5C">
        <w:rPr>
          <w:sz w:val="22"/>
          <w:szCs w:val="22"/>
        </w:rPr>
        <w:t xml:space="preserve"> </w:t>
      </w:r>
      <w:r w:rsidR="00C82736">
        <w:rPr>
          <w:sz w:val="22"/>
          <w:szCs w:val="22"/>
        </w:rPr>
        <w:t>1025</w:t>
      </w:r>
      <w:bookmarkStart w:id="0" w:name="_GoBack"/>
      <w:bookmarkEnd w:id="0"/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DE7E8A">
      <w:pPr>
        <w:jc w:val="center"/>
        <w:outlineLvl w:val="0"/>
        <w:rPr>
          <w:b/>
          <w:sz w:val="26"/>
          <w:szCs w:val="26"/>
        </w:rPr>
      </w:pPr>
      <w:r w:rsidRPr="009C6673">
        <w:rPr>
          <w:b/>
          <w:sz w:val="26"/>
          <w:szCs w:val="26"/>
        </w:rPr>
        <w:t xml:space="preserve">Остатки </w:t>
      </w:r>
      <w:r w:rsidR="007042CC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средств на </w:t>
      </w:r>
      <w:r w:rsidR="002F6476" w:rsidRPr="009C6673">
        <w:rPr>
          <w:b/>
          <w:sz w:val="26"/>
          <w:szCs w:val="26"/>
        </w:rPr>
        <w:t xml:space="preserve">едином </w:t>
      </w:r>
      <w:r w:rsidRPr="009C6673">
        <w:rPr>
          <w:b/>
          <w:sz w:val="26"/>
          <w:szCs w:val="26"/>
        </w:rPr>
        <w:t>сч</w:t>
      </w:r>
      <w:r w:rsidR="00D5350D" w:rsidRPr="009C6673">
        <w:rPr>
          <w:b/>
          <w:sz w:val="26"/>
          <w:szCs w:val="26"/>
        </w:rPr>
        <w:t>е</w:t>
      </w:r>
      <w:r w:rsidRPr="009C6673">
        <w:rPr>
          <w:b/>
          <w:sz w:val="26"/>
          <w:szCs w:val="26"/>
        </w:rPr>
        <w:t>т</w:t>
      </w:r>
      <w:r w:rsidR="002F6476" w:rsidRPr="009C6673">
        <w:rPr>
          <w:b/>
          <w:sz w:val="26"/>
          <w:szCs w:val="26"/>
        </w:rPr>
        <w:t>е</w:t>
      </w:r>
      <w:r w:rsidR="00CC5B6C">
        <w:rPr>
          <w:b/>
          <w:sz w:val="26"/>
          <w:szCs w:val="26"/>
        </w:rPr>
        <w:t xml:space="preserve"> </w:t>
      </w:r>
      <w:r w:rsidR="007E6DC5">
        <w:rPr>
          <w:b/>
          <w:sz w:val="26"/>
          <w:szCs w:val="26"/>
        </w:rPr>
        <w:t>городско</w:t>
      </w:r>
      <w:r w:rsidRPr="009C6673">
        <w:rPr>
          <w:b/>
          <w:sz w:val="26"/>
          <w:szCs w:val="26"/>
        </w:rPr>
        <w:t>го бюджета</w:t>
      </w:r>
      <w:r w:rsidR="003F3F83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на 1 </w:t>
      </w:r>
      <w:r w:rsidR="00AD1EB8">
        <w:rPr>
          <w:b/>
          <w:sz w:val="26"/>
          <w:szCs w:val="26"/>
        </w:rPr>
        <w:t>июля</w:t>
      </w:r>
      <w:r w:rsidR="00CC5B6C">
        <w:rPr>
          <w:b/>
          <w:sz w:val="26"/>
          <w:szCs w:val="26"/>
        </w:rPr>
        <w:t xml:space="preserve"> </w:t>
      </w:r>
      <w:r w:rsidRPr="009C6673">
        <w:rPr>
          <w:b/>
          <w:sz w:val="26"/>
          <w:szCs w:val="26"/>
        </w:rPr>
        <w:t>20</w:t>
      </w:r>
      <w:r w:rsidR="00061E6A" w:rsidRPr="009C6673">
        <w:rPr>
          <w:b/>
          <w:sz w:val="26"/>
          <w:szCs w:val="26"/>
        </w:rPr>
        <w:t>2</w:t>
      </w:r>
      <w:r w:rsidR="00384B72">
        <w:rPr>
          <w:b/>
          <w:sz w:val="26"/>
          <w:szCs w:val="26"/>
        </w:rPr>
        <w:t>5</w:t>
      </w:r>
      <w:r w:rsidRPr="009C6673">
        <w:rPr>
          <w:b/>
          <w:sz w:val="26"/>
          <w:szCs w:val="26"/>
        </w:rPr>
        <w:t xml:space="preserve"> года</w:t>
      </w:r>
    </w:p>
    <w:p w:rsidR="00E1764E" w:rsidRPr="009C6673" w:rsidRDefault="00E1764E" w:rsidP="003F3F83">
      <w:pPr>
        <w:rPr>
          <w:sz w:val="26"/>
          <w:szCs w:val="26"/>
        </w:rPr>
      </w:pPr>
    </w:p>
    <w:p w:rsidR="00D259A2" w:rsidRPr="009C6673" w:rsidRDefault="00D259A2" w:rsidP="00D548F7">
      <w:pPr>
        <w:rPr>
          <w:sz w:val="26"/>
          <w:szCs w:val="26"/>
        </w:rPr>
      </w:pPr>
    </w:p>
    <w:tbl>
      <w:tblPr>
        <w:tblW w:w="9356" w:type="dxa"/>
        <w:tblInd w:w="93" w:type="dxa"/>
        <w:tblLook w:val="0000" w:firstRow="0" w:lastRow="0" w:firstColumn="0" w:lastColumn="0" w:noHBand="0" w:noVBand="0"/>
      </w:tblPr>
      <w:tblGrid>
        <w:gridCol w:w="6737"/>
        <w:gridCol w:w="2619"/>
      </w:tblGrid>
      <w:tr w:rsidR="00D259A2" w:rsidRPr="009C6673" w:rsidTr="00E95965">
        <w:trPr>
          <w:trHeight w:val="255"/>
        </w:trPr>
        <w:tc>
          <w:tcPr>
            <w:tcW w:w="6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9C6673" w:rsidRDefault="00D259A2" w:rsidP="00D259A2"/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A171C5" w:rsidRDefault="00395535" w:rsidP="009C6673">
            <w:pPr>
              <w:ind w:right="-113"/>
              <w:jc w:val="right"/>
              <w:rPr>
                <w:sz w:val="22"/>
                <w:szCs w:val="22"/>
              </w:rPr>
            </w:pPr>
            <w:r w:rsidRPr="00395535">
              <w:rPr>
                <w:sz w:val="22"/>
                <w:szCs w:val="22"/>
              </w:rPr>
              <w:t>Единица измерения: руб.</w:t>
            </w:r>
          </w:p>
        </w:tc>
      </w:tr>
      <w:tr w:rsidR="004B0041" w:rsidRPr="009C6673" w:rsidTr="00E95965">
        <w:trPr>
          <w:trHeight w:val="799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4B0041">
            <w:pPr>
              <w:rPr>
                <w:b/>
              </w:rPr>
            </w:pPr>
          </w:p>
          <w:p w:rsidR="004B0041" w:rsidRPr="009C6673" w:rsidRDefault="004B0041" w:rsidP="004B0041">
            <w:pPr>
              <w:rPr>
                <w:b/>
              </w:rPr>
            </w:pPr>
            <w:r w:rsidRPr="009C6673">
              <w:rPr>
                <w:b/>
              </w:rPr>
              <w:t>Остаток на счете, всего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061E6A">
            <w:pPr>
              <w:jc w:val="right"/>
              <w:rPr>
                <w:b/>
              </w:rPr>
            </w:pPr>
          </w:p>
          <w:p w:rsidR="00C44918" w:rsidRPr="00EA552B" w:rsidRDefault="00EA552B" w:rsidP="001B33BA">
            <w:pPr>
              <w:jc w:val="right"/>
              <w:rPr>
                <w:b/>
              </w:rPr>
            </w:pPr>
            <w:r w:rsidRPr="00EA552B">
              <w:rPr>
                <w:b/>
              </w:rPr>
              <w:t>344 332 587,44</w:t>
            </w:r>
          </w:p>
        </w:tc>
      </w:tr>
      <w:tr w:rsidR="004B0041" w:rsidRPr="009C6673" w:rsidTr="00E95965">
        <w:trPr>
          <w:trHeight w:val="375"/>
        </w:trPr>
        <w:tc>
          <w:tcPr>
            <w:tcW w:w="6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>
            <w:r w:rsidRPr="009C6673">
              <w:t>в том числе: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/>
        </w:tc>
      </w:tr>
      <w:tr w:rsidR="004B0041" w:rsidRPr="009C6673" w:rsidTr="00E95965">
        <w:trPr>
          <w:trHeight w:val="480"/>
        </w:trPr>
        <w:tc>
          <w:tcPr>
            <w:tcW w:w="6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E95965" w:rsidP="00E95965">
            <w:r>
              <w:t>с</w:t>
            </w:r>
            <w:r w:rsidR="004B0041" w:rsidRPr="009C6673">
              <w:t xml:space="preserve">редства </w:t>
            </w:r>
            <w:r>
              <w:t>окружного</w:t>
            </w:r>
            <w:r w:rsidR="004B0041" w:rsidRPr="009C6673">
              <w:t xml:space="preserve"> бюджета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918" w:rsidRPr="00CB0AEB" w:rsidRDefault="00CB0AEB" w:rsidP="001B33BA">
            <w:pPr>
              <w:jc w:val="right"/>
            </w:pPr>
            <w:r w:rsidRPr="00CB0AEB">
              <w:t>44 043 934,62</w:t>
            </w:r>
          </w:p>
        </w:tc>
      </w:tr>
    </w:tbl>
    <w:p w:rsidR="00BA393E" w:rsidRPr="00564733" w:rsidRDefault="00BA393E" w:rsidP="00D548F7">
      <w:pPr>
        <w:rPr>
          <w:sz w:val="26"/>
          <w:szCs w:val="26"/>
        </w:rPr>
      </w:pPr>
    </w:p>
    <w:sectPr w:rsidR="00BA393E" w:rsidRPr="00564733" w:rsidSect="00C0695A">
      <w:pgSz w:w="11907" w:h="16840" w:code="9"/>
      <w:pgMar w:top="1134" w:right="850" w:bottom="1134" w:left="1701" w:header="720" w:footer="720" w:gutter="0"/>
      <w:cols w:space="1133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F7"/>
    <w:rsid w:val="00010FBE"/>
    <w:rsid w:val="000251AF"/>
    <w:rsid w:val="000338EA"/>
    <w:rsid w:val="0005483B"/>
    <w:rsid w:val="00056FC7"/>
    <w:rsid w:val="00061E6A"/>
    <w:rsid w:val="00084FEC"/>
    <w:rsid w:val="000B536A"/>
    <w:rsid w:val="000C1DB5"/>
    <w:rsid w:val="000E21D8"/>
    <w:rsid w:val="00112B22"/>
    <w:rsid w:val="00117545"/>
    <w:rsid w:val="00143406"/>
    <w:rsid w:val="0017464E"/>
    <w:rsid w:val="0019059D"/>
    <w:rsid w:val="001B33BA"/>
    <w:rsid w:val="001C0898"/>
    <w:rsid w:val="001C6416"/>
    <w:rsid w:val="001C7703"/>
    <w:rsid w:val="001E5D9A"/>
    <w:rsid w:val="0020371F"/>
    <w:rsid w:val="00205D50"/>
    <w:rsid w:val="00250B47"/>
    <w:rsid w:val="002745A7"/>
    <w:rsid w:val="002A2D55"/>
    <w:rsid w:val="002B0D3D"/>
    <w:rsid w:val="002C304F"/>
    <w:rsid w:val="002D27E2"/>
    <w:rsid w:val="002D5004"/>
    <w:rsid w:val="002E6D12"/>
    <w:rsid w:val="002F5746"/>
    <w:rsid w:val="002F6476"/>
    <w:rsid w:val="00345C25"/>
    <w:rsid w:val="00351258"/>
    <w:rsid w:val="003778D3"/>
    <w:rsid w:val="00384B72"/>
    <w:rsid w:val="00387005"/>
    <w:rsid w:val="00392DE1"/>
    <w:rsid w:val="00395535"/>
    <w:rsid w:val="00395D82"/>
    <w:rsid w:val="003A391E"/>
    <w:rsid w:val="003C5EC4"/>
    <w:rsid w:val="003F103A"/>
    <w:rsid w:val="003F3F83"/>
    <w:rsid w:val="003F50A5"/>
    <w:rsid w:val="004226B9"/>
    <w:rsid w:val="00426B10"/>
    <w:rsid w:val="004B0041"/>
    <w:rsid w:val="004D0748"/>
    <w:rsid w:val="004D2A5D"/>
    <w:rsid w:val="004D2D28"/>
    <w:rsid w:val="004F7C07"/>
    <w:rsid w:val="00504E1A"/>
    <w:rsid w:val="00521CC6"/>
    <w:rsid w:val="00522755"/>
    <w:rsid w:val="00524E2D"/>
    <w:rsid w:val="005443F0"/>
    <w:rsid w:val="00564733"/>
    <w:rsid w:val="005648E7"/>
    <w:rsid w:val="0057333E"/>
    <w:rsid w:val="0058013A"/>
    <w:rsid w:val="005A2309"/>
    <w:rsid w:val="005A4D31"/>
    <w:rsid w:val="005D5369"/>
    <w:rsid w:val="005E0C9E"/>
    <w:rsid w:val="005E5253"/>
    <w:rsid w:val="005F4CDB"/>
    <w:rsid w:val="0061071D"/>
    <w:rsid w:val="006129E7"/>
    <w:rsid w:val="0061794A"/>
    <w:rsid w:val="00645144"/>
    <w:rsid w:val="006558CF"/>
    <w:rsid w:val="006865A9"/>
    <w:rsid w:val="007042CC"/>
    <w:rsid w:val="00712711"/>
    <w:rsid w:val="007153CA"/>
    <w:rsid w:val="00722E8C"/>
    <w:rsid w:val="00732E59"/>
    <w:rsid w:val="00736122"/>
    <w:rsid w:val="00764718"/>
    <w:rsid w:val="00777723"/>
    <w:rsid w:val="007A61BF"/>
    <w:rsid w:val="007B3BB0"/>
    <w:rsid w:val="007C7631"/>
    <w:rsid w:val="007D043C"/>
    <w:rsid w:val="007D1EE5"/>
    <w:rsid w:val="007D51D0"/>
    <w:rsid w:val="007E298F"/>
    <w:rsid w:val="007E6DC5"/>
    <w:rsid w:val="00804A4B"/>
    <w:rsid w:val="00852EB5"/>
    <w:rsid w:val="008664A5"/>
    <w:rsid w:val="0088535E"/>
    <w:rsid w:val="008B78BD"/>
    <w:rsid w:val="00910F5C"/>
    <w:rsid w:val="009148A7"/>
    <w:rsid w:val="009313AC"/>
    <w:rsid w:val="00947E65"/>
    <w:rsid w:val="009747B5"/>
    <w:rsid w:val="00996FEE"/>
    <w:rsid w:val="009B7304"/>
    <w:rsid w:val="009C07C9"/>
    <w:rsid w:val="009C406D"/>
    <w:rsid w:val="009C6673"/>
    <w:rsid w:val="009F5410"/>
    <w:rsid w:val="009F63E7"/>
    <w:rsid w:val="009F6C6F"/>
    <w:rsid w:val="00A171C5"/>
    <w:rsid w:val="00A43D2C"/>
    <w:rsid w:val="00A569EB"/>
    <w:rsid w:val="00A617A5"/>
    <w:rsid w:val="00A6627C"/>
    <w:rsid w:val="00A86198"/>
    <w:rsid w:val="00AA16E4"/>
    <w:rsid w:val="00AB5692"/>
    <w:rsid w:val="00AD1EB8"/>
    <w:rsid w:val="00AD39DB"/>
    <w:rsid w:val="00AD4C62"/>
    <w:rsid w:val="00AD5579"/>
    <w:rsid w:val="00B05D6B"/>
    <w:rsid w:val="00B07224"/>
    <w:rsid w:val="00B11E54"/>
    <w:rsid w:val="00B12E4E"/>
    <w:rsid w:val="00B16643"/>
    <w:rsid w:val="00B2093D"/>
    <w:rsid w:val="00B42584"/>
    <w:rsid w:val="00B44E4C"/>
    <w:rsid w:val="00B50AC5"/>
    <w:rsid w:val="00B535C3"/>
    <w:rsid w:val="00B60BC6"/>
    <w:rsid w:val="00B652C9"/>
    <w:rsid w:val="00B73B3A"/>
    <w:rsid w:val="00B74E39"/>
    <w:rsid w:val="00B82E7F"/>
    <w:rsid w:val="00B963C1"/>
    <w:rsid w:val="00BA393E"/>
    <w:rsid w:val="00BA72D9"/>
    <w:rsid w:val="00BB4CB5"/>
    <w:rsid w:val="00BC76A3"/>
    <w:rsid w:val="00BD17BF"/>
    <w:rsid w:val="00BE0A30"/>
    <w:rsid w:val="00C0695A"/>
    <w:rsid w:val="00C13C40"/>
    <w:rsid w:val="00C177BE"/>
    <w:rsid w:val="00C249B9"/>
    <w:rsid w:val="00C36D20"/>
    <w:rsid w:val="00C37FAE"/>
    <w:rsid w:val="00C44918"/>
    <w:rsid w:val="00C46358"/>
    <w:rsid w:val="00C47CD9"/>
    <w:rsid w:val="00C63873"/>
    <w:rsid w:val="00C67876"/>
    <w:rsid w:val="00C73AF1"/>
    <w:rsid w:val="00C8132B"/>
    <w:rsid w:val="00C82736"/>
    <w:rsid w:val="00CB0AEB"/>
    <w:rsid w:val="00CB26B7"/>
    <w:rsid w:val="00CC5B6C"/>
    <w:rsid w:val="00CC7BC2"/>
    <w:rsid w:val="00CD0E41"/>
    <w:rsid w:val="00CD7947"/>
    <w:rsid w:val="00CE0D3C"/>
    <w:rsid w:val="00CF4F3F"/>
    <w:rsid w:val="00D0049E"/>
    <w:rsid w:val="00D136AD"/>
    <w:rsid w:val="00D15830"/>
    <w:rsid w:val="00D259A2"/>
    <w:rsid w:val="00D5350D"/>
    <w:rsid w:val="00D548F7"/>
    <w:rsid w:val="00D6215A"/>
    <w:rsid w:val="00D629CB"/>
    <w:rsid w:val="00D70C3B"/>
    <w:rsid w:val="00DD0D4F"/>
    <w:rsid w:val="00DD3817"/>
    <w:rsid w:val="00DE7E8A"/>
    <w:rsid w:val="00DF4C42"/>
    <w:rsid w:val="00DF6748"/>
    <w:rsid w:val="00E11A4B"/>
    <w:rsid w:val="00E1764E"/>
    <w:rsid w:val="00E57585"/>
    <w:rsid w:val="00E7015B"/>
    <w:rsid w:val="00E82348"/>
    <w:rsid w:val="00E95965"/>
    <w:rsid w:val="00EA552B"/>
    <w:rsid w:val="00EA5D97"/>
    <w:rsid w:val="00EA78FC"/>
    <w:rsid w:val="00EE3E72"/>
    <w:rsid w:val="00F07E14"/>
    <w:rsid w:val="00F61335"/>
    <w:rsid w:val="00F7307B"/>
    <w:rsid w:val="00F75F6A"/>
    <w:rsid w:val="00F97392"/>
    <w:rsid w:val="00FA2A89"/>
    <w:rsid w:val="00FA6940"/>
    <w:rsid w:val="00FB310F"/>
    <w:rsid w:val="00FB3898"/>
    <w:rsid w:val="00FF1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AC45B1-C878-41A3-A121-524AC8DB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4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SOFFIS\&#1064;&#1072;&#1073;&#1083;&#1086;&#1085;&#1099;\_&#1073;&#1083;&#1072;&#1085;&#1082;%20&#1059;&#1060;&#106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_бланк УФЭР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Банина</dc:creator>
  <cp:lastModifiedBy>Кузьменюк Ольга Анатольевна</cp:lastModifiedBy>
  <cp:revision>2</cp:revision>
  <cp:lastPrinted>2021-04-15T14:12:00Z</cp:lastPrinted>
  <dcterms:created xsi:type="dcterms:W3CDTF">2025-07-22T07:21:00Z</dcterms:created>
  <dcterms:modified xsi:type="dcterms:W3CDTF">2025-07-22T07:21:00Z</dcterms:modified>
</cp:coreProperties>
</file>